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6BBE0C" w14:textId="455E791F" w:rsidR="00F240BC" w:rsidRDefault="00F240BC" w:rsidP="00F240BC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John NAPTON (alias </w:t>
      </w:r>
      <w:proofErr w:type="gramStart"/>
      <w:r>
        <w:rPr>
          <w:rFonts w:ascii="Times New Roman" w:hAnsi="Times New Roman" w:cs="Times New Roman"/>
          <w:sz w:val="24"/>
          <w:szCs w:val="24"/>
          <w:u w:val="single"/>
        </w:rPr>
        <w:t>KNAPTON)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(fl.1478)</w:t>
      </w:r>
    </w:p>
    <w:p w14:paraId="545967D0" w14:textId="591FDFE4" w:rsidR="00F240BC" w:rsidRDefault="00F240BC" w:rsidP="00F240BC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Westminster. Saddler.</w:t>
      </w:r>
    </w:p>
    <w:p w14:paraId="36DD0D70" w14:textId="595952D5" w:rsidR="00F240BC" w:rsidRDefault="00F240BC" w:rsidP="00F240BC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52CBAAB7" w14:textId="6A61198D" w:rsidR="00F240BC" w:rsidRDefault="00F240BC" w:rsidP="00F240BC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2A1E25B8" w14:textId="2A0BF876" w:rsidR="00F240BC" w:rsidRDefault="00F240BC" w:rsidP="00F240BC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9 Jun.</w:t>
      </w:r>
      <w:r>
        <w:rPr>
          <w:rFonts w:ascii="Times New Roman" w:hAnsi="Times New Roman" w:cs="Times New Roman"/>
          <w:sz w:val="24"/>
          <w:szCs w:val="24"/>
        </w:rPr>
        <w:tab/>
        <w:t>1478</w:t>
      </w:r>
      <w:r>
        <w:rPr>
          <w:rFonts w:ascii="Times New Roman" w:hAnsi="Times New Roman" w:cs="Times New Roman"/>
          <w:sz w:val="24"/>
          <w:szCs w:val="24"/>
        </w:rPr>
        <w:tab/>
        <w:t>He was pardoned outlawry for not appearing to answer for certain trespasses,</w:t>
      </w:r>
    </w:p>
    <w:p w14:paraId="2847898E" w14:textId="7C74C7BE" w:rsidR="00F240BC" w:rsidRDefault="00F240BC" w:rsidP="00F240BC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he </w:t>
      </w:r>
      <w:proofErr w:type="gramStart"/>
      <w:r>
        <w:rPr>
          <w:rFonts w:ascii="Times New Roman" w:hAnsi="Times New Roman" w:cs="Times New Roman"/>
          <w:sz w:val="24"/>
          <w:szCs w:val="24"/>
        </w:rPr>
        <w:t>having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surrendered to the Marshalsea prison.   (C.P.R. 1476-85 p.101)</w:t>
      </w:r>
    </w:p>
    <w:p w14:paraId="271FB2FE" w14:textId="06229491" w:rsidR="00F240BC" w:rsidRDefault="00F240BC" w:rsidP="00F240BC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77AA2D6E" w14:textId="569DBBFC" w:rsidR="00F240BC" w:rsidRDefault="00F240BC" w:rsidP="00F240BC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7C41A974" w14:textId="7FBA68C8" w:rsidR="00F240BC" w:rsidRPr="00F240BC" w:rsidRDefault="00F240BC" w:rsidP="00F240BC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31 May 2021</w:t>
      </w:r>
    </w:p>
    <w:sectPr w:rsidR="00F240BC" w:rsidRPr="00F240B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5EE122" w14:textId="77777777" w:rsidR="00F240BC" w:rsidRDefault="00F240BC" w:rsidP="009139A6">
      <w:r>
        <w:separator/>
      </w:r>
    </w:p>
  </w:endnote>
  <w:endnote w:type="continuationSeparator" w:id="0">
    <w:p w14:paraId="114BDA89" w14:textId="77777777" w:rsidR="00F240BC" w:rsidRDefault="00F240B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14CD4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EAD29A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40CC0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BBC39D" w14:textId="77777777" w:rsidR="00F240BC" w:rsidRDefault="00F240BC" w:rsidP="009139A6">
      <w:r>
        <w:separator/>
      </w:r>
    </w:p>
  </w:footnote>
  <w:footnote w:type="continuationSeparator" w:id="0">
    <w:p w14:paraId="7DB4AAC6" w14:textId="77777777" w:rsidR="00F240BC" w:rsidRDefault="00F240B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95A29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350CF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8C4C2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40BC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240BC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05116D"/>
  <w15:chartTrackingRefBased/>
  <w15:docId w15:val="{1FAD53F5-2C5F-4BD1-828D-6E8DAB3BFC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9</TotalTime>
  <Pages>1</Pages>
  <Words>37</Words>
  <Characters>213</Characters>
  <Application>Microsoft Office Word</Application>
  <DocSecurity>0</DocSecurity>
  <Lines>1</Lines>
  <Paragraphs>1</Paragraphs>
  <ScaleCrop>false</ScaleCrop>
  <Company/>
  <LinksUpToDate>false</LinksUpToDate>
  <CharactersWithSpaces>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2021-05-31T21:00:00Z</dcterms:created>
  <dcterms:modified xsi:type="dcterms:W3CDTF">2021-05-31T21:10:00Z</dcterms:modified>
</cp:coreProperties>
</file>